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9AFA3" w14:textId="7F76E456" w:rsidR="00BA00AB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PLOMBER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d.1438)</w:t>
      </w:r>
    </w:p>
    <w:p w14:paraId="0F22C23D" w14:textId="2BB62F23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 </w:t>
      </w:r>
      <w:proofErr w:type="spellStart"/>
      <w:r>
        <w:rPr>
          <w:rFonts w:ascii="Times New Roman" w:hAnsi="Times New Roman" w:cs="Times New Roman"/>
          <w:sz w:val="24"/>
          <w:szCs w:val="24"/>
        </w:rPr>
        <w:t>Bouthowme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York.</w:t>
      </w:r>
    </w:p>
    <w:p w14:paraId="073B0C63" w14:textId="7F56EE0E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F782DA" w14:textId="6663B118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DE600" w14:textId="054642F2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Apr.1438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7382F416" w14:textId="6043A400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DF78C56" w14:textId="3CCF8E24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8CDF30" w14:textId="145ADB54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9CE367" w14:textId="24A15FE8" w:rsid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5DE91907" w14:textId="77777777" w:rsidR="00C31F2E" w:rsidRPr="00C31F2E" w:rsidRDefault="00C31F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31F2E" w:rsidRPr="00C31F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5A999" w14:textId="77777777" w:rsidR="00C31F2E" w:rsidRDefault="00C31F2E" w:rsidP="009139A6">
      <w:r>
        <w:separator/>
      </w:r>
    </w:p>
  </w:endnote>
  <w:endnote w:type="continuationSeparator" w:id="0">
    <w:p w14:paraId="2905CE2E" w14:textId="77777777" w:rsidR="00C31F2E" w:rsidRDefault="00C31F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CCA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0D4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F8A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3E6F1" w14:textId="77777777" w:rsidR="00C31F2E" w:rsidRDefault="00C31F2E" w:rsidP="009139A6">
      <w:r>
        <w:separator/>
      </w:r>
    </w:p>
  </w:footnote>
  <w:footnote w:type="continuationSeparator" w:id="0">
    <w:p w14:paraId="7C083D0F" w14:textId="77777777" w:rsidR="00C31F2E" w:rsidRDefault="00C31F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B1C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2D1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53D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F2E"/>
    <w:rsid w:val="000666E0"/>
    <w:rsid w:val="002510B7"/>
    <w:rsid w:val="005C130B"/>
    <w:rsid w:val="00826F5C"/>
    <w:rsid w:val="009139A6"/>
    <w:rsid w:val="009448BB"/>
    <w:rsid w:val="00A3176C"/>
    <w:rsid w:val="00BA00AB"/>
    <w:rsid w:val="00C31F2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A7829"/>
  <w15:chartTrackingRefBased/>
  <w15:docId w15:val="{92557965-A4FD-49ED-A335-A189AADA6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2021-03-15T22:24:00Z</dcterms:created>
  <dcterms:modified xsi:type="dcterms:W3CDTF">2021-03-15T22:32:00Z</dcterms:modified>
</cp:coreProperties>
</file>